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7DD1" w14:textId="77777777" w:rsidR="00160141" w:rsidRDefault="00160141" w:rsidP="00160141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639C8268" w14:textId="77777777" w:rsidR="00160141" w:rsidRDefault="00160141" w:rsidP="00160141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0643B490" w14:textId="77777777" w:rsidR="00160141" w:rsidRDefault="00160141" w:rsidP="00160141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6E72B78D" w14:textId="77777777" w:rsidR="00160141" w:rsidRDefault="00160141" w:rsidP="00160141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41F881C0" w14:textId="77777777" w:rsidR="00160141" w:rsidRDefault="00160141" w:rsidP="0016014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5968162" w14:textId="77777777" w:rsidR="00160141" w:rsidRDefault="00160141" w:rsidP="00160141">
      <w:pPr>
        <w:pStyle w:val="NoSpacing"/>
        <w:jc w:val="both"/>
        <w:rPr>
          <w:rFonts w:cs="Times New Roman"/>
          <w:szCs w:val="24"/>
        </w:rPr>
      </w:pPr>
    </w:p>
    <w:p w14:paraId="29EE7641" w14:textId="77777777" w:rsidR="00160141" w:rsidRDefault="00160141" w:rsidP="00160141">
      <w:pPr>
        <w:pStyle w:val="NoSpacing"/>
        <w:jc w:val="both"/>
        <w:rPr>
          <w:rFonts w:cs="Times New Roman"/>
          <w:szCs w:val="24"/>
        </w:rPr>
      </w:pPr>
    </w:p>
    <w:p w14:paraId="3C3B5396" w14:textId="77777777" w:rsidR="00160141" w:rsidRPr="006B2718" w:rsidRDefault="00160141" w:rsidP="0016014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Executor:   John </w:t>
      </w:r>
      <w:proofErr w:type="spellStart"/>
      <w:r>
        <w:rPr>
          <w:rFonts w:cs="Times New Roman"/>
          <w:szCs w:val="24"/>
        </w:rPr>
        <w:t>Rapyn</w:t>
      </w:r>
      <w:proofErr w:type="spellEnd"/>
      <w:r>
        <w:rPr>
          <w:rFonts w:cs="Times New Roman"/>
          <w:szCs w:val="24"/>
        </w:rPr>
        <w:t>(q.v.).   (ibid.)</w:t>
      </w:r>
    </w:p>
    <w:p w14:paraId="4B026F44" w14:textId="77777777" w:rsidR="00160141" w:rsidRDefault="00160141" w:rsidP="00160141">
      <w:pPr>
        <w:pStyle w:val="NoSpacing"/>
        <w:jc w:val="both"/>
        <w:rPr>
          <w:rFonts w:cs="Times New Roman"/>
          <w:szCs w:val="24"/>
        </w:rPr>
      </w:pPr>
    </w:p>
    <w:p w14:paraId="37737260" w14:textId="77777777" w:rsidR="00160141" w:rsidRDefault="00160141" w:rsidP="00160141">
      <w:pPr>
        <w:pStyle w:val="NoSpacing"/>
        <w:jc w:val="both"/>
        <w:rPr>
          <w:rFonts w:cs="Times New Roman"/>
          <w:szCs w:val="24"/>
        </w:rPr>
      </w:pPr>
    </w:p>
    <w:p w14:paraId="62F78B37" w14:textId="77777777" w:rsidR="00160141" w:rsidRDefault="00160141" w:rsidP="0016014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October 2022</w:t>
      </w:r>
    </w:p>
    <w:p w14:paraId="63D5F4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721D7" w14:textId="77777777" w:rsidR="00160141" w:rsidRDefault="00160141" w:rsidP="009139A6">
      <w:r>
        <w:separator/>
      </w:r>
    </w:p>
  </w:endnote>
  <w:endnote w:type="continuationSeparator" w:id="0">
    <w:p w14:paraId="0A9A0429" w14:textId="77777777" w:rsidR="00160141" w:rsidRDefault="001601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BD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B8E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C6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24599" w14:textId="77777777" w:rsidR="00160141" w:rsidRDefault="00160141" w:rsidP="009139A6">
      <w:r>
        <w:separator/>
      </w:r>
    </w:p>
  </w:footnote>
  <w:footnote w:type="continuationSeparator" w:id="0">
    <w:p w14:paraId="5A65C594" w14:textId="77777777" w:rsidR="00160141" w:rsidRDefault="001601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F0F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BDA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DF8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141"/>
    <w:rsid w:val="000666E0"/>
    <w:rsid w:val="0016014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4CFA2"/>
  <w15:chartTrackingRefBased/>
  <w15:docId w15:val="{0CB2B04A-5A98-4544-A7C9-0FD59670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01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2022-12-02T19:43:00Z</dcterms:created>
  <dcterms:modified xsi:type="dcterms:W3CDTF">2022-12-02T19:44:00Z</dcterms:modified>
</cp:coreProperties>
</file>